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BB81A7" w14:textId="77777777" w:rsidR="004B05A6" w:rsidRDefault="004B05A6" w:rsidP="004B05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Ralph SOMER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fl.1424-45)</w:t>
      </w:r>
    </w:p>
    <w:p w14:paraId="4F69B8C9" w14:textId="77777777" w:rsidR="004B05A6" w:rsidRDefault="004B05A6" w:rsidP="004B05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Plasterer.</w:t>
      </w:r>
    </w:p>
    <w:p w14:paraId="25E2DE0C" w14:textId="77777777" w:rsidR="004B05A6" w:rsidRDefault="004B05A6" w:rsidP="004B05A6">
      <w:pPr>
        <w:pStyle w:val="NoSpacing"/>
        <w:rPr>
          <w:rFonts w:cs="Times New Roman"/>
          <w:szCs w:val="24"/>
        </w:rPr>
      </w:pPr>
    </w:p>
    <w:p w14:paraId="0B6D42D6" w14:textId="77777777" w:rsidR="004B05A6" w:rsidRDefault="004B05A6" w:rsidP="004B05A6">
      <w:pPr>
        <w:pStyle w:val="NoSpacing"/>
        <w:rPr>
          <w:rFonts w:cs="Times New Roman"/>
          <w:szCs w:val="24"/>
        </w:rPr>
      </w:pPr>
    </w:p>
    <w:p w14:paraId="79A9C25D" w14:textId="77777777" w:rsidR="004B05A6" w:rsidRDefault="004B05A6" w:rsidP="004B05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1424</w:t>
      </w:r>
      <w:r>
        <w:rPr>
          <w:rFonts w:cs="Times New Roman"/>
          <w:szCs w:val="24"/>
        </w:rPr>
        <w:tab/>
        <w:t>He became a Freeman.   (R.F.Y. p.136)</w:t>
      </w:r>
    </w:p>
    <w:p w14:paraId="00925397" w14:textId="77777777" w:rsidR="004B05A6" w:rsidRDefault="004B05A6" w:rsidP="004B05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1445</w:t>
      </w:r>
      <w:r>
        <w:rPr>
          <w:rFonts w:cs="Times New Roman"/>
          <w:szCs w:val="24"/>
        </w:rPr>
        <w:tab/>
        <w:t xml:space="preserve">He was working for the custodians of Ouse Bridge. This work </w:t>
      </w:r>
      <w:proofErr w:type="gramStart"/>
      <w:r>
        <w:rPr>
          <w:rFonts w:cs="Times New Roman"/>
          <w:szCs w:val="24"/>
        </w:rPr>
        <w:t>included</w:t>
      </w:r>
      <w:proofErr w:type="gramEnd"/>
    </w:p>
    <w:p w14:paraId="089D6741" w14:textId="77777777" w:rsidR="004B05A6" w:rsidRDefault="004B05A6" w:rsidP="004B05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plastering and roofing the house of Thomas </w:t>
      </w:r>
      <w:proofErr w:type="spellStart"/>
      <w:r>
        <w:rPr>
          <w:rFonts w:cs="Times New Roman"/>
          <w:szCs w:val="24"/>
        </w:rPr>
        <w:t>Beleby</w:t>
      </w:r>
      <w:proofErr w:type="spellEnd"/>
      <w:r>
        <w:rPr>
          <w:rFonts w:cs="Times New Roman"/>
          <w:szCs w:val="24"/>
        </w:rPr>
        <w:t>(q.v.).</w:t>
      </w:r>
    </w:p>
    <w:p w14:paraId="198EE037" w14:textId="77777777" w:rsidR="004B05A6" w:rsidRDefault="004B05A6" w:rsidP="004B05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(“Craftsmen and Industry </w:t>
      </w:r>
      <w:proofErr w:type="gramStart"/>
      <w:r>
        <w:rPr>
          <w:rFonts w:cs="Times New Roman"/>
          <w:szCs w:val="24"/>
        </w:rPr>
        <w:t>In</w:t>
      </w:r>
      <w:proofErr w:type="gramEnd"/>
      <w:r>
        <w:rPr>
          <w:rFonts w:cs="Times New Roman"/>
          <w:szCs w:val="24"/>
        </w:rPr>
        <w:t xml:space="preserve"> Late Medieval York” by Heather Crichton </w:t>
      </w:r>
    </w:p>
    <w:p w14:paraId="193C546B" w14:textId="77777777" w:rsidR="004B05A6" w:rsidRDefault="004B05A6" w:rsidP="004B05A6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Swanson, a dissertation submitted for the degree of D.Phil., University of York, Department of History. December 1980 p.250)</w:t>
      </w:r>
    </w:p>
    <w:p w14:paraId="3A7F5211" w14:textId="77777777" w:rsidR="004B05A6" w:rsidRDefault="004B05A6" w:rsidP="004B05A6">
      <w:pPr>
        <w:pStyle w:val="NoSpacing"/>
        <w:rPr>
          <w:rFonts w:cs="Times New Roman"/>
          <w:szCs w:val="24"/>
        </w:rPr>
      </w:pPr>
    </w:p>
    <w:p w14:paraId="417C396B" w14:textId="77777777" w:rsidR="004B05A6" w:rsidRDefault="004B05A6" w:rsidP="004B05A6">
      <w:pPr>
        <w:pStyle w:val="NoSpacing"/>
        <w:rPr>
          <w:rFonts w:cs="Times New Roman"/>
          <w:szCs w:val="24"/>
        </w:rPr>
      </w:pPr>
    </w:p>
    <w:p w14:paraId="55B39AEE" w14:textId="77777777" w:rsidR="004B05A6" w:rsidRDefault="004B05A6" w:rsidP="004B05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May 2024</w:t>
      </w:r>
    </w:p>
    <w:p w14:paraId="5990CB6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B6BAC0" w14:textId="77777777" w:rsidR="004B05A6" w:rsidRDefault="004B05A6" w:rsidP="009139A6">
      <w:r>
        <w:separator/>
      </w:r>
    </w:p>
  </w:endnote>
  <w:endnote w:type="continuationSeparator" w:id="0">
    <w:p w14:paraId="34F58B7D" w14:textId="77777777" w:rsidR="004B05A6" w:rsidRDefault="004B05A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FB150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1AF87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22BD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AB451F" w14:textId="77777777" w:rsidR="004B05A6" w:rsidRDefault="004B05A6" w:rsidP="009139A6">
      <w:r>
        <w:separator/>
      </w:r>
    </w:p>
  </w:footnote>
  <w:footnote w:type="continuationSeparator" w:id="0">
    <w:p w14:paraId="03619123" w14:textId="77777777" w:rsidR="004B05A6" w:rsidRDefault="004B05A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C0F35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FF94A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EFEE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5A6"/>
    <w:rsid w:val="000666E0"/>
    <w:rsid w:val="002510B7"/>
    <w:rsid w:val="00270799"/>
    <w:rsid w:val="003A7117"/>
    <w:rsid w:val="004B05A6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B9E2B"/>
  <w15:chartTrackingRefBased/>
  <w15:docId w15:val="{0F685FCE-1CD5-44C2-884F-DCE6DAF41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2024-05-14T16:30:00Z</dcterms:created>
  <dcterms:modified xsi:type="dcterms:W3CDTF">2024-05-14T16:31:00Z</dcterms:modified>
</cp:coreProperties>
</file>